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EA4AB" w14:textId="77777777" w:rsidR="000F51F5" w:rsidRDefault="000F51F5" w:rsidP="000F51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PEMBRETON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5FDFF7A1" w14:textId="77777777" w:rsidR="000F51F5" w:rsidRDefault="000F51F5" w:rsidP="000F51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2BCE94" w14:textId="77777777" w:rsidR="000F51F5" w:rsidRDefault="000F51F5" w:rsidP="000F51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A0DD9A" w14:textId="77777777" w:rsidR="000F51F5" w:rsidRDefault="000F51F5" w:rsidP="000F51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36254FA" w14:textId="77777777" w:rsidR="000F51F5" w:rsidRDefault="000F51F5" w:rsidP="000F51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p.492)</w:t>
      </w:r>
    </w:p>
    <w:p w14:paraId="1E62FA93" w14:textId="77777777" w:rsidR="000F51F5" w:rsidRDefault="000F51F5" w:rsidP="000F51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33A7B4" w14:textId="77777777" w:rsidR="000F51F5" w:rsidRDefault="000F51F5" w:rsidP="000F51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6B5771D" w14:textId="77777777" w:rsidR="000F51F5" w:rsidRDefault="000F51F5" w:rsidP="000F51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2018</w:t>
      </w:r>
    </w:p>
    <w:p w14:paraId="1CC3AE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3F935" w14:textId="77777777" w:rsidR="000F51F5" w:rsidRDefault="000F51F5" w:rsidP="009139A6">
      <w:r>
        <w:separator/>
      </w:r>
    </w:p>
  </w:endnote>
  <w:endnote w:type="continuationSeparator" w:id="0">
    <w:p w14:paraId="7A4ACEB6" w14:textId="77777777" w:rsidR="000F51F5" w:rsidRDefault="000F51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43C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18E6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6BCB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2DAA8" w14:textId="77777777" w:rsidR="000F51F5" w:rsidRDefault="000F51F5" w:rsidP="009139A6">
      <w:r>
        <w:separator/>
      </w:r>
    </w:p>
  </w:footnote>
  <w:footnote w:type="continuationSeparator" w:id="0">
    <w:p w14:paraId="2399779B" w14:textId="77777777" w:rsidR="000F51F5" w:rsidRDefault="000F51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47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743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927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F5"/>
    <w:rsid w:val="000666E0"/>
    <w:rsid w:val="000F51F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C0CDD"/>
  <w15:chartTrackingRefBased/>
  <w15:docId w15:val="{1241CDCA-D841-479F-9B3D-40DD1F481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2022-02-15T08:52:00Z</dcterms:created>
  <dcterms:modified xsi:type="dcterms:W3CDTF">2022-02-15T08:52:00Z</dcterms:modified>
</cp:coreProperties>
</file>